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CA7849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A784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A784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A784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C56C8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1.2.0.22-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0162D5">
        <w:rPr>
          <w:rStyle w:val="a7"/>
        </w:rPr>
        <w:t xml:space="preserve"> </w:t>
      </w:r>
      <w:fldSimple w:instr=" DOCVARIABLE izm_date \* MERGEFORMAT ">
        <w:r w:rsidR="00CA7849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0162D5">
        <w:t xml:space="preserve"> </w:t>
      </w:r>
      <w:fldSimple w:instr=" DOCVARIABLE rbtd_name \* MERGEFORMAT ">
        <w:r w:rsidR="00C56C87" w:rsidRPr="00C56C87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C56C87" w:rsidRPr="00C56C87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C56C87" w:rsidRPr="00C56C87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C56C87" w:rsidRPr="00C56C87">
          <w:rPr>
            <w:u w:val="single"/>
          </w:rPr>
          <w:t xml:space="preserve"> 1.2.0.22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C56C87" w:rsidRPr="00C56C87">
          <w:rPr>
            <w:rStyle w:val="aa"/>
          </w:rPr>
          <w:t xml:space="preserve"> Воспитатель (бассейн)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C56C87" w:rsidRPr="00C56C87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C56C87" w:rsidRPr="00C56C87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41030E" w:rsidRPr="00376915" w:rsidTr="00576095">
        <w:trPr>
          <w:jc w:val="center"/>
        </w:trPr>
        <w:tc>
          <w:tcPr>
            <w:tcW w:w="5208" w:type="dxa"/>
            <w:vAlign w:val="center"/>
          </w:tcPr>
          <w:p w:rsidR="0041030E" w:rsidRPr="00376915" w:rsidRDefault="0041030E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41030E" w:rsidRPr="00376915" w:rsidRDefault="0041030E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41030E" w:rsidRPr="00376915" w:rsidRDefault="0041030E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41030E" w:rsidRPr="00376915" w:rsidRDefault="0041030E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485057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BC568D" w:rsidRPr="00AD14A4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783.</w:t>
      </w:r>
      <w:r w:rsidR="00485057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4C22AD" w:rsidRPr="00CC6995" w:rsidTr="00234932">
        <w:trPr>
          <w:jc w:val="center"/>
        </w:trPr>
        <w:tc>
          <w:tcPr>
            <w:tcW w:w="2969" w:type="dxa"/>
            <w:vAlign w:val="center"/>
          </w:tcPr>
          <w:p w:rsidR="004C22AD" w:rsidRDefault="004C22AD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№</w:t>
            </w:r>
            <w:r w:rsidR="000162D5">
              <w:t xml:space="preserve"> </w:t>
            </w:r>
            <w:r>
              <w:t>8</w:t>
            </w:r>
          </w:p>
        </w:tc>
        <w:tc>
          <w:tcPr>
            <w:tcW w:w="1842" w:type="dxa"/>
            <w:vAlign w:val="center"/>
          </w:tcPr>
          <w:p w:rsidR="004C22AD" w:rsidRPr="00CC6995" w:rsidRDefault="004C22AD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4C22AD" w:rsidRPr="00B74A4B" w:rsidRDefault="004C22AD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4C22AD" w:rsidRPr="00B74A4B" w:rsidRDefault="004C22AD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4C22AD" w:rsidRPr="00CC6995" w:rsidRDefault="004C22AD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4C22AD" w:rsidRPr="00CC6995" w:rsidRDefault="004C22AD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0162D5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4A64BF" w:rsidP="00841716">
            <w:pPr>
              <w:pStyle w:val="a8"/>
              <w:jc w:val="left"/>
              <w:rPr>
                <w:b/>
              </w:rPr>
            </w:pPr>
            <w:bookmarkStart w:id="17" w:name="zona1"/>
            <w:bookmarkStart w:id="18" w:name="zona3"/>
            <w:bookmarkEnd w:id="17"/>
            <w:bookmarkEnd w:id="18"/>
            <w:r>
              <w:rPr>
                <w:b/>
              </w:rPr>
              <w:t>Кабинет №</w:t>
            </w:r>
            <w:r w:rsidR="000162D5">
              <w:rPr>
                <w:b/>
              </w:rPr>
              <w:t xml:space="preserve"> </w:t>
            </w:r>
            <w:r w:rsidR="00841716">
              <w:rPr>
                <w:b/>
              </w:rPr>
              <w:t>8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841716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9" w:name="osv__z3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4A64BF" w:rsidP="00841716">
            <w:pPr>
              <w:pStyle w:val="a8"/>
            </w:pPr>
            <w:r>
              <w:t>4</w:t>
            </w:r>
            <w:r w:rsidR="00841716">
              <w:t>56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84171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41030E" w:rsidRDefault="0041030E" w:rsidP="0041030E">
      <w:pPr>
        <w:rPr>
          <w:b/>
        </w:rPr>
      </w:pPr>
    </w:p>
    <w:p w:rsidR="0041030E" w:rsidRDefault="0041030E" w:rsidP="0041030E">
      <w:pPr>
        <w:rPr>
          <w:b/>
        </w:rPr>
      </w:pPr>
    </w:p>
    <w:p w:rsidR="0041030E" w:rsidRDefault="0041030E" w:rsidP="0041030E">
      <w:pPr>
        <w:rPr>
          <w:b/>
        </w:rPr>
      </w:pPr>
    </w:p>
    <w:p w:rsidR="0041030E" w:rsidRDefault="0041030E" w:rsidP="0041030E">
      <w:pPr>
        <w:rPr>
          <w:b/>
        </w:rPr>
      </w:pPr>
    </w:p>
    <w:p w:rsidR="0041030E" w:rsidRDefault="0041030E" w:rsidP="0041030E">
      <w:pPr>
        <w:rPr>
          <w:b/>
        </w:rPr>
      </w:pPr>
    </w:p>
    <w:p w:rsidR="0041030E" w:rsidRDefault="0041030E" w:rsidP="0041030E">
      <w:pPr>
        <w:rPr>
          <w:b/>
        </w:rPr>
      </w:pPr>
    </w:p>
    <w:p w:rsidR="0041030E" w:rsidRDefault="00F76072" w:rsidP="0041030E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841716" w:rsidRPr="00841716">
          <w:rPr>
            <w:bCs/>
          </w:rPr>
          <w:t>-</w:t>
        </w:r>
        <w:r w:rsidR="00841716" w:rsidRPr="00841716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841716">
          <w:t>2</w:t>
        </w:r>
      </w:fldSimple>
    </w:p>
    <w:p w:rsidR="0041030E" w:rsidRDefault="0041030E" w:rsidP="0041030E"/>
    <w:p w:rsidR="006C28B3" w:rsidRPr="0041030E" w:rsidRDefault="00576095" w:rsidP="0041030E">
      <w:pPr>
        <w:rPr>
          <w:rStyle w:val="a7"/>
          <w:b w:val="0"/>
          <w:color w:val="auto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A7849" w:rsidTr="00CA78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7849" w:rsidRDefault="00CA7849" w:rsidP="00AA46ED">
            <w:pPr>
              <w:pStyle w:val="a8"/>
            </w:pPr>
            <w:r w:rsidRPr="00CA7849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A784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7849" w:rsidRDefault="00CA7849" w:rsidP="00AA46ED">
            <w:pPr>
              <w:pStyle w:val="a8"/>
            </w:pPr>
            <w:r w:rsidRPr="00CA7849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A784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784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CA784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7849" w:rsidRDefault="00CA7849" w:rsidP="00AA46ED">
            <w:pPr>
              <w:pStyle w:val="a8"/>
            </w:pPr>
            <w:r w:rsidRPr="00CA7849">
              <w:t>Колесников Д.А.</w:t>
            </w:r>
          </w:p>
        </w:tc>
      </w:tr>
      <w:tr w:rsidR="00AA46ED" w:rsidRPr="00CA7849" w:rsidTr="00CA784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CA7849" w:rsidRDefault="00CA7849" w:rsidP="00AA46ED">
            <w:pPr>
              <w:pStyle w:val="a8"/>
              <w:rPr>
                <w:b/>
                <w:vertAlign w:val="superscript"/>
              </w:rPr>
            </w:pPr>
            <w:r w:rsidRPr="00CA78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CA784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CA7849" w:rsidRDefault="00CA7849" w:rsidP="00AA46ED">
            <w:pPr>
              <w:pStyle w:val="a8"/>
              <w:rPr>
                <w:b/>
                <w:vertAlign w:val="superscript"/>
              </w:rPr>
            </w:pPr>
            <w:r w:rsidRPr="00CA78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CA78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CA7849" w:rsidRDefault="00CA7849" w:rsidP="00AA46ED">
            <w:pPr>
              <w:pStyle w:val="a8"/>
              <w:rPr>
                <w:b/>
                <w:vertAlign w:val="superscript"/>
              </w:rPr>
            </w:pPr>
            <w:r w:rsidRPr="00CA78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CA78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CA7849" w:rsidRDefault="00CA7849" w:rsidP="00AA46ED">
            <w:pPr>
              <w:pStyle w:val="a8"/>
              <w:rPr>
                <w:b/>
                <w:vertAlign w:val="superscript"/>
              </w:rPr>
            </w:pPr>
            <w:r w:rsidRPr="00CA7849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C56C8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1.2.0.22-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8505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85057" w:rsidRPr="009E2A4C">
            <w:rPr>
              <w:rStyle w:val="ad"/>
              <w:sz w:val="20"/>
              <w:szCs w:val="20"/>
            </w:rPr>
            <w:fldChar w:fldCharType="separate"/>
          </w:r>
          <w:r w:rsidR="00C56C87">
            <w:rPr>
              <w:rStyle w:val="ad"/>
              <w:noProof/>
              <w:sz w:val="20"/>
              <w:szCs w:val="20"/>
            </w:rPr>
            <w:t>1</w:t>
          </w:r>
          <w:r w:rsidR="0048505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C56C87" w:rsidRPr="00C56C87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E586F5FD92554DC3BE4D2D4FB3379EE0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2- О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94E379E6B5794AF8918347486285DC5E"/>
    <w:docVar w:name="rm_id" w:val="18"/>
    <w:docVar w:name="rm_name" w:val=" Воспитатель (бассейн) "/>
    <w:docVar w:name="rm_number" w:val=" 1.2.0.22 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162D5"/>
    <w:rsid w:val="00022DD0"/>
    <w:rsid w:val="00025683"/>
    <w:rsid w:val="0004130D"/>
    <w:rsid w:val="00046815"/>
    <w:rsid w:val="0005566C"/>
    <w:rsid w:val="000624A8"/>
    <w:rsid w:val="000D1F5B"/>
    <w:rsid w:val="000E2F7B"/>
    <w:rsid w:val="000F3C2A"/>
    <w:rsid w:val="00110025"/>
    <w:rsid w:val="001429B1"/>
    <w:rsid w:val="001607C8"/>
    <w:rsid w:val="001A3871"/>
    <w:rsid w:val="001B0047"/>
    <w:rsid w:val="001C77D3"/>
    <w:rsid w:val="001F4D8D"/>
    <w:rsid w:val="00200F93"/>
    <w:rsid w:val="00234932"/>
    <w:rsid w:val="002D2C5B"/>
    <w:rsid w:val="002E55C6"/>
    <w:rsid w:val="00305B2F"/>
    <w:rsid w:val="00332F2D"/>
    <w:rsid w:val="00367816"/>
    <w:rsid w:val="003876C3"/>
    <w:rsid w:val="003B5990"/>
    <w:rsid w:val="003C24DB"/>
    <w:rsid w:val="00402CAC"/>
    <w:rsid w:val="0041030E"/>
    <w:rsid w:val="00444410"/>
    <w:rsid w:val="00485057"/>
    <w:rsid w:val="004A47AD"/>
    <w:rsid w:val="004A64BF"/>
    <w:rsid w:val="004B1D30"/>
    <w:rsid w:val="004C22AD"/>
    <w:rsid w:val="004C4DB2"/>
    <w:rsid w:val="004F5FAF"/>
    <w:rsid w:val="00563E94"/>
    <w:rsid w:val="00576095"/>
    <w:rsid w:val="005A3A36"/>
    <w:rsid w:val="005B466C"/>
    <w:rsid w:val="005B7FE8"/>
    <w:rsid w:val="005C0A9A"/>
    <w:rsid w:val="005E714A"/>
    <w:rsid w:val="00627835"/>
    <w:rsid w:val="0066234E"/>
    <w:rsid w:val="006807F3"/>
    <w:rsid w:val="0069682B"/>
    <w:rsid w:val="006C28B3"/>
    <w:rsid w:val="007049EB"/>
    <w:rsid w:val="00710271"/>
    <w:rsid w:val="00717C9F"/>
    <w:rsid w:val="007323E8"/>
    <w:rsid w:val="00742ED9"/>
    <w:rsid w:val="00754D38"/>
    <w:rsid w:val="00757869"/>
    <w:rsid w:val="0076042D"/>
    <w:rsid w:val="0078151B"/>
    <w:rsid w:val="007B2093"/>
    <w:rsid w:val="007D1852"/>
    <w:rsid w:val="007D2CEA"/>
    <w:rsid w:val="0081156C"/>
    <w:rsid w:val="00841716"/>
    <w:rsid w:val="00883461"/>
    <w:rsid w:val="008A2A82"/>
    <w:rsid w:val="008E68DE"/>
    <w:rsid w:val="0090588D"/>
    <w:rsid w:val="0092778A"/>
    <w:rsid w:val="00967790"/>
    <w:rsid w:val="009F149A"/>
    <w:rsid w:val="00A12349"/>
    <w:rsid w:val="00A91908"/>
    <w:rsid w:val="00AA4551"/>
    <w:rsid w:val="00AA46ED"/>
    <w:rsid w:val="00AA4DCC"/>
    <w:rsid w:val="00AD14A4"/>
    <w:rsid w:val="00AD7C32"/>
    <w:rsid w:val="00AF796F"/>
    <w:rsid w:val="00B020BF"/>
    <w:rsid w:val="00BA5029"/>
    <w:rsid w:val="00BC2F3C"/>
    <w:rsid w:val="00BC568D"/>
    <w:rsid w:val="00C02721"/>
    <w:rsid w:val="00C21B98"/>
    <w:rsid w:val="00C56C87"/>
    <w:rsid w:val="00C62CB2"/>
    <w:rsid w:val="00C8074E"/>
    <w:rsid w:val="00CA7849"/>
    <w:rsid w:val="00CE3307"/>
    <w:rsid w:val="00D23927"/>
    <w:rsid w:val="00D76DF8"/>
    <w:rsid w:val="00D81240"/>
    <w:rsid w:val="00DB5302"/>
    <w:rsid w:val="00DD6B1F"/>
    <w:rsid w:val="00DE031A"/>
    <w:rsid w:val="00E124F4"/>
    <w:rsid w:val="00E36337"/>
    <w:rsid w:val="00E439E7"/>
    <w:rsid w:val="00EB72AD"/>
    <w:rsid w:val="00EC37A1"/>
    <w:rsid w:val="00ED7372"/>
    <w:rsid w:val="00EF3DC4"/>
    <w:rsid w:val="00F00FBC"/>
    <w:rsid w:val="00F76072"/>
    <w:rsid w:val="00F92940"/>
    <w:rsid w:val="00F962FA"/>
    <w:rsid w:val="00FB001B"/>
    <w:rsid w:val="00FB7887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595F6-912C-4186-8728-D7124B98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2014-05-24T19:02:00Z</dcterms:created>
  <dcterms:modified xsi:type="dcterms:W3CDTF">2017-01-16T13:16:00Z</dcterms:modified>
</cp:coreProperties>
</file>